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AB2AB" w14:textId="77777777" w:rsidR="004C79DE" w:rsidRDefault="004C79DE" w:rsidP="004C79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KYNGESTON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fl.1407-15)</w:t>
      </w:r>
    </w:p>
    <w:p w14:paraId="17B51354" w14:textId="77777777" w:rsidR="004C79DE" w:rsidRDefault="004C79DE" w:rsidP="004C79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Scriptor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8B342C1" w14:textId="77777777" w:rsidR="004C79DE" w:rsidRDefault="004C79DE" w:rsidP="004C79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14934C" w14:textId="77777777" w:rsidR="004C79DE" w:rsidRDefault="004C79DE" w:rsidP="004C79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639265" w14:textId="77777777" w:rsidR="004C79DE" w:rsidRDefault="004C79DE" w:rsidP="004C79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1407-15</w:t>
      </w:r>
      <w:r>
        <w:rPr>
          <w:rFonts w:ascii="Times New Roman" w:hAnsi="Times New Roman" w:cs="Times New Roman"/>
          <w:sz w:val="24"/>
          <w:szCs w:val="24"/>
        </w:rPr>
        <w:tab/>
        <w:t>He was active in London.</w:t>
      </w:r>
    </w:p>
    <w:p w14:paraId="26F3E09E" w14:textId="77777777" w:rsidR="004C79DE" w:rsidRDefault="004C79DE" w:rsidP="004C79D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p.200)</w:t>
      </w:r>
    </w:p>
    <w:p w14:paraId="74FCE284" w14:textId="77777777" w:rsidR="004C79DE" w:rsidRDefault="004C79DE" w:rsidP="004C79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8AC8FB" w14:textId="77777777" w:rsidR="004C79DE" w:rsidRDefault="004C79DE" w:rsidP="004C79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4D15BA" w14:textId="77777777" w:rsidR="004C79DE" w:rsidRDefault="004C79DE" w:rsidP="004C79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6D30EE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6377" w14:textId="77777777" w:rsidR="004C79DE" w:rsidRDefault="004C79DE" w:rsidP="009139A6">
      <w:r>
        <w:separator/>
      </w:r>
    </w:p>
  </w:endnote>
  <w:endnote w:type="continuationSeparator" w:id="0">
    <w:p w14:paraId="5B065E1C" w14:textId="77777777" w:rsidR="004C79DE" w:rsidRDefault="004C79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7F5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389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1FC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017C4" w14:textId="77777777" w:rsidR="004C79DE" w:rsidRDefault="004C79DE" w:rsidP="009139A6">
      <w:r>
        <w:separator/>
      </w:r>
    </w:p>
  </w:footnote>
  <w:footnote w:type="continuationSeparator" w:id="0">
    <w:p w14:paraId="19EC7178" w14:textId="77777777" w:rsidR="004C79DE" w:rsidRDefault="004C79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B7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E0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97E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9DE"/>
    <w:rsid w:val="000666E0"/>
    <w:rsid w:val="002510B7"/>
    <w:rsid w:val="004C79D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F59C2"/>
  <w15:chartTrackingRefBased/>
  <w15:docId w15:val="{800D397B-AEAB-4CDD-BE27-08929FA64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9D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2022-05-30T19:26:00Z</dcterms:created>
  <dcterms:modified xsi:type="dcterms:W3CDTF">2022-05-30T19:26:00Z</dcterms:modified>
</cp:coreProperties>
</file>